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9607F" w14:textId="77777777" w:rsidR="00E12122" w:rsidRPr="00CD5E14" w:rsidRDefault="00636CD7" w:rsidP="00F91A3E">
      <w:pPr>
        <w:spacing w:after="0" w:line="24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  <w:r>
        <w:rPr>
          <w:rFonts w:ascii="Verdana" w:eastAsia="Times New Roman" w:hAnsi="Verdana"/>
          <w:sz w:val="16"/>
          <w:szCs w:val="18"/>
          <w:lang w:eastAsia="pl-PL"/>
        </w:rPr>
        <w:t xml:space="preserve">4.1.3 - </w:t>
      </w:r>
      <w:r w:rsidRPr="00636CD7">
        <w:rPr>
          <w:rFonts w:ascii="Verdana" w:eastAsia="Times New Roman" w:hAnsi="Verdana"/>
          <w:sz w:val="16"/>
          <w:szCs w:val="18"/>
          <w:lang w:eastAsia="pl-PL"/>
        </w:rPr>
        <w:t xml:space="preserve">Zał. </w:t>
      </w:r>
      <w:r w:rsidR="00714F72">
        <w:rPr>
          <w:rFonts w:ascii="Verdana" w:eastAsia="Times New Roman" w:hAnsi="Verdana"/>
          <w:sz w:val="16"/>
          <w:szCs w:val="18"/>
          <w:lang w:eastAsia="pl-PL"/>
        </w:rPr>
        <w:t>3</w:t>
      </w:r>
      <w:r w:rsidR="00714F72" w:rsidRPr="00714F72">
        <w:rPr>
          <w:rFonts w:ascii="Verdana" w:eastAsia="Times New Roman" w:hAnsi="Verdana"/>
          <w:sz w:val="16"/>
          <w:szCs w:val="18"/>
          <w:lang w:eastAsia="pl-PL"/>
        </w:rPr>
        <w:t xml:space="preserve"> </w:t>
      </w:r>
      <w:r w:rsidR="00714F72" w:rsidRPr="00F91A3E">
        <w:rPr>
          <w:rFonts w:ascii="Verdana" w:eastAsia="Times New Roman" w:hAnsi="Verdana"/>
          <w:i/>
          <w:iCs/>
          <w:sz w:val="16"/>
          <w:szCs w:val="18"/>
          <w:lang w:eastAsia="pl-PL"/>
        </w:rPr>
        <w:t xml:space="preserve">wzór pisma wzywającego do </w:t>
      </w:r>
      <w:r w:rsidR="00A2110F" w:rsidRPr="00F91A3E">
        <w:rPr>
          <w:rFonts w:ascii="Verdana" w:eastAsia="Times New Roman" w:hAnsi="Verdana"/>
          <w:i/>
          <w:iCs/>
          <w:sz w:val="16"/>
          <w:szCs w:val="18"/>
          <w:lang w:eastAsia="pl-PL"/>
        </w:rPr>
        <w:t xml:space="preserve">uzupełnienia dokumentacji do </w:t>
      </w:r>
      <w:r w:rsidR="00714F72" w:rsidRPr="00F91A3E">
        <w:rPr>
          <w:rFonts w:ascii="Verdana" w:eastAsia="Times New Roman" w:hAnsi="Verdana"/>
          <w:i/>
          <w:iCs/>
          <w:sz w:val="16"/>
          <w:szCs w:val="18"/>
          <w:lang w:eastAsia="pl-PL"/>
        </w:rPr>
        <w:t>umowy leasingu</w:t>
      </w:r>
    </w:p>
    <w:p w14:paraId="1317A4E8" w14:textId="77777777" w:rsidR="00636CD7" w:rsidRDefault="00636CD7" w:rsidP="00636CD7">
      <w:pPr>
        <w:pStyle w:val="Nagwek"/>
        <w:jc w:val="center"/>
        <w:rPr>
          <w:rFonts w:ascii="Verdana" w:hAnsi="Verdana"/>
          <w:b/>
          <w:sz w:val="18"/>
          <w:szCs w:val="18"/>
        </w:rPr>
      </w:pPr>
    </w:p>
    <w:p w14:paraId="0D1E17AD" w14:textId="7A4CDFF5" w:rsidR="00636CD7" w:rsidRPr="00BE1D42" w:rsidRDefault="00636CD7" w:rsidP="00F91A3E">
      <w:pPr>
        <w:pStyle w:val="Nagwek"/>
        <w:rPr>
          <w:rFonts w:ascii="Verdana" w:hAnsi="Verdana"/>
          <w:b/>
          <w:sz w:val="18"/>
          <w:szCs w:val="18"/>
        </w:rPr>
      </w:pPr>
    </w:p>
    <w:p w14:paraId="567EEE96" w14:textId="77777777" w:rsidR="00636CD7" w:rsidRPr="00BE1D42" w:rsidRDefault="00636CD7" w:rsidP="00636CD7">
      <w:pPr>
        <w:jc w:val="right"/>
        <w:rPr>
          <w:rFonts w:ascii="Verdana" w:hAnsi="Verdana"/>
          <w:b/>
          <w:sz w:val="18"/>
          <w:szCs w:val="18"/>
        </w:rPr>
      </w:pPr>
    </w:p>
    <w:p w14:paraId="5E93C6CF" w14:textId="77777777" w:rsidR="00636CD7" w:rsidRPr="00BE1D42" w:rsidRDefault="00636CD7" w:rsidP="00636CD7">
      <w:pPr>
        <w:tabs>
          <w:tab w:val="right" w:pos="8222"/>
        </w:tabs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                </w:t>
      </w:r>
    </w:p>
    <w:p w14:paraId="663ED6A1" w14:textId="77777777" w:rsidR="00636CD7" w:rsidRDefault="00636CD7" w:rsidP="00636CD7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</w:p>
    <w:p w14:paraId="13BCB9C1" w14:textId="77777777" w:rsidR="00636CD7" w:rsidRPr="00BE1D42" w:rsidRDefault="00636CD7" w:rsidP="00636CD7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</w:t>
      </w:r>
      <w:r w:rsidRPr="00BE1D42">
        <w:rPr>
          <w:rFonts w:ascii="Verdana" w:hAnsi="Verdana"/>
          <w:sz w:val="18"/>
          <w:szCs w:val="18"/>
        </w:rPr>
        <w:t>sygnatura pisma</w:t>
      </w:r>
      <w:r>
        <w:rPr>
          <w:rFonts w:ascii="Verdana" w:hAnsi="Verdana"/>
          <w:sz w:val="18"/>
          <w:szCs w:val="18"/>
        </w:rPr>
        <w:t>)</w:t>
      </w:r>
    </w:p>
    <w:p w14:paraId="4A2EDDBB" w14:textId="77777777" w:rsidR="00636CD7" w:rsidRPr="00BE1D42" w:rsidRDefault="00636CD7" w:rsidP="00636CD7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02FD26C1" w14:textId="77777777" w:rsidR="00E12122" w:rsidRDefault="00636CD7" w:rsidP="00636CD7">
      <w:pPr>
        <w:spacing w:after="0" w:line="240" w:lineRule="auto"/>
        <w:jc w:val="right"/>
        <w:rPr>
          <w:rFonts w:ascii="Verdana" w:eastAsia="Times New Roman" w:hAnsi="Verdana"/>
          <w:iCs/>
          <w:sz w:val="14"/>
          <w:szCs w:val="14"/>
          <w:lang w:eastAsia="pl-PL"/>
        </w:rPr>
      </w:pPr>
      <w:r>
        <w:rPr>
          <w:rFonts w:ascii="Verdana" w:hAnsi="Verdana"/>
          <w:b/>
          <w:bCs/>
          <w:sz w:val="18"/>
          <w:szCs w:val="18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</w:rPr>
        <w:t>Nazwa Beneficjenta</w:t>
      </w:r>
    </w:p>
    <w:p w14:paraId="44C46918" w14:textId="77777777" w:rsidR="00E12122" w:rsidRPr="009A7EDA" w:rsidRDefault="00E12122" w:rsidP="00636CD7">
      <w:pPr>
        <w:spacing w:after="0" w:line="240" w:lineRule="auto"/>
        <w:jc w:val="right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3E00934A" w14:textId="77777777" w:rsidR="00E12122" w:rsidRPr="006C15B8" w:rsidRDefault="00E12122" w:rsidP="00636CD7">
      <w:pPr>
        <w:spacing w:after="0" w:line="240" w:lineRule="auto"/>
        <w:rPr>
          <w:rFonts w:ascii="Verdana" w:eastAsia="Times New Roman" w:hAnsi="Verdana"/>
          <w:b/>
          <w:iCs/>
          <w:sz w:val="18"/>
          <w:szCs w:val="18"/>
          <w:lang w:eastAsia="pl-PL"/>
        </w:rPr>
      </w:pPr>
      <w:r w:rsidRPr="001A799D">
        <w:rPr>
          <w:rFonts w:ascii="Verdana" w:hAnsi="Verdana"/>
          <w:b/>
          <w:iCs/>
          <w:sz w:val="18"/>
          <w:szCs w:val="18"/>
        </w:rPr>
        <w:t>N</w:t>
      </w:r>
      <w:r>
        <w:rPr>
          <w:rFonts w:ascii="Verdana" w:hAnsi="Verdana"/>
          <w:b/>
          <w:iCs/>
          <w:sz w:val="18"/>
          <w:szCs w:val="18"/>
        </w:rPr>
        <w:t>umer umowy o dofinansowanie</w:t>
      </w:r>
      <w:r w:rsidRPr="006C15B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</w:r>
      <w:r w:rsidR="00636CD7">
        <w:rPr>
          <w:rFonts w:ascii="Verdana" w:eastAsia="Times New Roman" w:hAnsi="Verdana"/>
          <w:b/>
          <w:iCs/>
          <w:sz w:val="18"/>
          <w:szCs w:val="18"/>
          <w:lang w:eastAsia="pl-PL"/>
        </w:rPr>
        <w:t>…………………..</w:t>
      </w: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</w:r>
    </w:p>
    <w:p w14:paraId="371F58FF" w14:textId="77777777" w:rsidR="00E12122" w:rsidRPr="009A7EDA" w:rsidRDefault="00E12122" w:rsidP="00636CD7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48A603AE" w14:textId="77777777" w:rsidR="00E12122" w:rsidRPr="006C15B8" w:rsidRDefault="00E12122" w:rsidP="00636CD7">
      <w:pPr>
        <w:spacing w:after="0" w:line="240" w:lineRule="auto"/>
        <w:ind w:left="1843" w:hanging="1843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Dot.: umowy leasingu</w:t>
      </w:r>
      <w:r w:rsidR="00636CD7">
        <w:rPr>
          <w:rFonts w:ascii="Verdana" w:eastAsia="Times New Roman" w:hAnsi="Verdana"/>
          <w:b/>
          <w:sz w:val="18"/>
          <w:szCs w:val="18"/>
          <w:lang w:eastAsia="pl-PL"/>
        </w:rPr>
        <w:t xml:space="preserve"> nr……………………………….</w:t>
      </w:r>
    </w:p>
    <w:p w14:paraId="23E80A45" w14:textId="77777777" w:rsidR="00E12122" w:rsidRPr="009A7EDA" w:rsidRDefault="00E12122" w:rsidP="00636CD7">
      <w:pPr>
        <w:spacing w:after="0" w:line="240" w:lineRule="auto"/>
        <w:jc w:val="right"/>
        <w:rPr>
          <w:rFonts w:ascii="Verdana" w:eastAsia="Times New Roman" w:hAnsi="Verdana"/>
          <w:sz w:val="14"/>
          <w:szCs w:val="14"/>
          <w:lang w:eastAsia="pl-PL"/>
        </w:rPr>
      </w:pPr>
    </w:p>
    <w:p w14:paraId="17DECDAA" w14:textId="77777777" w:rsidR="00E12122" w:rsidRDefault="00E12122" w:rsidP="00636CD7">
      <w:pPr>
        <w:spacing w:after="0" w:line="240" w:lineRule="auto"/>
        <w:jc w:val="right"/>
        <w:rPr>
          <w:rFonts w:ascii="Verdana" w:eastAsia="Times New Roman" w:hAnsi="Verdana"/>
          <w:sz w:val="14"/>
          <w:szCs w:val="14"/>
          <w:lang w:eastAsia="pl-PL"/>
        </w:rPr>
      </w:pPr>
    </w:p>
    <w:p w14:paraId="5984A901" w14:textId="77777777" w:rsidR="00E12122" w:rsidRDefault="00E1212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515478AF" w14:textId="77777777" w:rsidR="00E12122" w:rsidRDefault="00E1212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30A6ABF0" w14:textId="77777777" w:rsidR="00E12122" w:rsidRPr="009A7EDA" w:rsidRDefault="00E1212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051EF247" w14:textId="77777777" w:rsidR="00E12122" w:rsidRDefault="00E12122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F414A57" w14:textId="77777777" w:rsidR="00E12122" w:rsidRPr="006C15B8" w:rsidRDefault="00E12122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56CD9617" w14:textId="77777777" w:rsidR="00E12122" w:rsidRPr="00164A1D" w:rsidRDefault="00E12122" w:rsidP="00E52423">
      <w:pPr>
        <w:spacing w:after="0" w:line="240" w:lineRule="auto"/>
        <w:rPr>
          <w:rFonts w:ascii="Verdana" w:eastAsia="Times New Roman" w:hAnsi="Verdana"/>
          <w:sz w:val="16"/>
          <w:szCs w:val="15"/>
          <w:lang w:eastAsia="pl-PL"/>
        </w:rPr>
      </w:pPr>
    </w:p>
    <w:p w14:paraId="2803C9D2" w14:textId="77777777" w:rsidR="00714F72" w:rsidRPr="00164A1D" w:rsidRDefault="00714F72" w:rsidP="00714F72">
      <w:pPr>
        <w:spacing w:after="0" w:line="240" w:lineRule="auto"/>
        <w:rPr>
          <w:rFonts w:ascii="Verdana" w:eastAsia="Times New Roman" w:hAnsi="Verdana"/>
          <w:sz w:val="16"/>
          <w:szCs w:val="15"/>
          <w:lang w:eastAsia="pl-PL"/>
        </w:rPr>
      </w:pPr>
    </w:p>
    <w:p w14:paraId="3462527C" w14:textId="77777777" w:rsidR="00714F72" w:rsidRPr="004D2160" w:rsidRDefault="00714F72" w:rsidP="00714F72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3B0326AE" w14:textId="77777777" w:rsidR="00714F72" w:rsidRPr="004D2160" w:rsidRDefault="00714F72" w:rsidP="00714F72">
      <w:pPr>
        <w:spacing w:after="24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4D2160">
        <w:rPr>
          <w:rFonts w:ascii="Verdana" w:hAnsi="Verdana"/>
          <w:sz w:val="18"/>
          <w:szCs w:val="18"/>
        </w:rPr>
        <w:t xml:space="preserve"> związku </w:t>
      </w:r>
      <w:r>
        <w:rPr>
          <w:rFonts w:ascii="Verdana" w:hAnsi="Verdana"/>
          <w:sz w:val="18"/>
          <w:szCs w:val="18"/>
        </w:rPr>
        <w:t xml:space="preserve">z dostarczoną dokumentacją dotyczącą umowy leasingu nr …………, </w:t>
      </w:r>
      <w:r>
        <w:rPr>
          <w:rFonts w:ascii="Verdana" w:eastAsia="Times New Roman" w:hAnsi="Verdana"/>
          <w:iCs/>
          <w:sz w:val="18"/>
          <w:szCs w:val="18"/>
          <w:lang w:eastAsia="pl-PL"/>
        </w:rPr>
        <w:t xml:space="preserve">która wpłynęła </w:t>
      </w:r>
      <w:r>
        <w:rPr>
          <w:rFonts w:ascii="Verdana" w:eastAsia="Times New Roman" w:hAnsi="Verdana"/>
          <w:iCs/>
          <w:sz w:val="18"/>
          <w:szCs w:val="18"/>
          <w:lang w:eastAsia="pl-PL"/>
        </w:rPr>
        <w:br/>
        <w:t xml:space="preserve">dn. ………………, </w:t>
      </w:r>
      <w:r w:rsidRPr="00F025ED">
        <w:rPr>
          <w:rFonts w:ascii="Verdana" w:hAnsi="Verdana"/>
          <w:color w:val="000000"/>
          <w:sz w:val="18"/>
          <w:szCs w:val="18"/>
        </w:rPr>
        <w:t>zwraca</w:t>
      </w:r>
      <w:r>
        <w:rPr>
          <w:rFonts w:ascii="Verdana" w:hAnsi="Verdana"/>
          <w:color w:val="000000"/>
          <w:sz w:val="18"/>
          <w:szCs w:val="18"/>
        </w:rPr>
        <w:t>m się z uprzejmą prośbą o przesłanie wyjaśnień/uzupełnienie dokumentacji:</w:t>
      </w:r>
    </w:p>
    <w:p w14:paraId="02EFAD91" w14:textId="77777777" w:rsidR="00714F72" w:rsidRPr="00A95EC1" w:rsidRDefault="00714F72" w:rsidP="00714F72">
      <w:pPr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00A95EC1">
        <w:rPr>
          <w:rFonts w:ascii="Verdana" w:hAnsi="Verdana"/>
          <w:sz w:val="18"/>
          <w:szCs w:val="18"/>
        </w:rPr>
        <w:t>&lt;wymienić braki, nieprawidłowości, kwestie wymagające wyjaśnienia, bądź uzupełnienia o dodatkowe dokumenty&gt;</w:t>
      </w:r>
    </w:p>
    <w:p w14:paraId="3FE24AAC" w14:textId="77777777" w:rsidR="00714F72" w:rsidRDefault="00714F72" w:rsidP="00714F72">
      <w:pPr>
        <w:pStyle w:val="Tekstpodstawowy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sz w:val="18"/>
          <w:szCs w:val="18"/>
        </w:rPr>
      </w:pPr>
    </w:p>
    <w:p w14:paraId="67578EC3" w14:textId="77777777" w:rsidR="00714F72" w:rsidRDefault="00714F72" w:rsidP="00714F7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14:paraId="250CBD5C" w14:textId="77777777" w:rsidR="00714F72" w:rsidRPr="00B22498" w:rsidRDefault="00714F72" w:rsidP="00714F72">
      <w:pPr>
        <w:spacing w:after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3C05C0">
        <w:rPr>
          <w:rFonts w:ascii="Verdana" w:hAnsi="Verdana"/>
          <w:color w:val="000000"/>
          <w:sz w:val="18"/>
          <w:szCs w:val="18"/>
        </w:rPr>
        <w:t>Powyższe informacje/dokumenty są niezbędne</w:t>
      </w:r>
      <w:r>
        <w:rPr>
          <w:rFonts w:ascii="Verdana" w:hAnsi="Verdana"/>
          <w:color w:val="000000"/>
          <w:sz w:val="18"/>
          <w:szCs w:val="18"/>
        </w:rPr>
        <w:t xml:space="preserve"> do podjęcia przez IP</w:t>
      </w:r>
      <w:r w:rsidRPr="003C05C0">
        <w:rPr>
          <w:rFonts w:ascii="Verdana" w:hAnsi="Verdana"/>
          <w:color w:val="000000"/>
          <w:sz w:val="18"/>
          <w:szCs w:val="18"/>
        </w:rPr>
        <w:t xml:space="preserve"> RPO WSL</w:t>
      </w:r>
      <w:r>
        <w:rPr>
          <w:rFonts w:ascii="Verdana" w:hAnsi="Verdana"/>
          <w:color w:val="000000"/>
          <w:sz w:val="18"/>
          <w:szCs w:val="18"/>
        </w:rPr>
        <w:t xml:space="preserve"> - ŚCP</w:t>
      </w:r>
      <w:r w:rsidRPr="003C05C0">
        <w:rPr>
          <w:rFonts w:ascii="Verdana" w:hAnsi="Verdana"/>
          <w:color w:val="000000"/>
          <w:sz w:val="18"/>
          <w:szCs w:val="18"/>
        </w:rPr>
        <w:t xml:space="preserve"> decyzji dotyczącej </w:t>
      </w:r>
      <w:r>
        <w:rPr>
          <w:rFonts w:ascii="Verdana" w:hAnsi="Verdana"/>
          <w:color w:val="000000"/>
          <w:sz w:val="18"/>
          <w:szCs w:val="18"/>
        </w:rPr>
        <w:t>akceptacji umowy leasingu</w:t>
      </w:r>
      <w:r w:rsidRPr="005B5EAD">
        <w:rPr>
          <w:rFonts w:ascii="Verdana" w:hAnsi="Verdana"/>
          <w:sz w:val="18"/>
          <w:szCs w:val="18"/>
        </w:rPr>
        <w:t>.</w:t>
      </w:r>
    </w:p>
    <w:p w14:paraId="74C94930" w14:textId="77777777" w:rsidR="00714F72" w:rsidRPr="00543949" w:rsidRDefault="00714F72" w:rsidP="00714F72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Proszę o przesłanie</w:t>
      </w:r>
      <w:r w:rsidRPr="00943FA3">
        <w:rPr>
          <w:rFonts w:ascii="Verdana" w:hAnsi="Verdana"/>
          <w:sz w:val="18"/>
          <w:szCs w:val="18"/>
        </w:rPr>
        <w:t xml:space="preserve"> uzupełnionej/poprawionej dokumentacji w formie skanu </w:t>
      </w:r>
      <w:r w:rsidRPr="00887D3A">
        <w:rPr>
          <w:rFonts w:ascii="Verdana" w:hAnsi="Verdana"/>
          <w:b/>
          <w:sz w:val="18"/>
          <w:szCs w:val="18"/>
        </w:rPr>
        <w:t>w terminie do 7 dni od daty doręczenia</w:t>
      </w:r>
      <w:r w:rsidRPr="00887D3A">
        <w:rPr>
          <w:rFonts w:ascii="Verdana" w:hAnsi="Verdana"/>
          <w:b/>
          <w:sz w:val="18"/>
          <w:vertAlign w:val="superscript"/>
        </w:rPr>
        <w:footnoteReference w:id="1"/>
      </w:r>
      <w:r w:rsidRPr="00887D3A">
        <w:rPr>
          <w:rFonts w:ascii="Verdana" w:hAnsi="Verdana"/>
          <w:b/>
          <w:sz w:val="18"/>
          <w:szCs w:val="18"/>
        </w:rPr>
        <w:t xml:space="preserve"> niniejszego pisma</w:t>
      </w:r>
      <w:r w:rsidRPr="00943FA3">
        <w:rPr>
          <w:rFonts w:ascii="Verdana" w:hAnsi="Verdana"/>
          <w:sz w:val="18"/>
          <w:szCs w:val="18"/>
        </w:rPr>
        <w:t xml:space="preserve"> wyłąc</w:t>
      </w:r>
      <w:r>
        <w:rPr>
          <w:rFonts w:ascii="Verdana" w:hAnsi="Verdana"/>
          <w:sz w:val="18"/>
          <w:szCs w:val="18"/>
        </w:rPr>
        <w:t xml:space="preserve">znie w formie elektronicznej za pośrednictwem jednej z </w:t>
      </w:r>
      <w:r w:rsidRPr="00943FA3">
        <w:rPr>
          <w:rFonts w:ascii="Verdana" w:hAnsi="Verdana"/>
          <w:sz w:val="18"/>
          <w:szCs w:val="18"/>
        </w:rPr>
        <w:t xml:space="preserve">platform elektronicznych tj. SEKAP lub </w:t>
      </w:r>
      <w:proofErr w:type="spellStart"/>
      <w:r w:rsidRPr="00943FA3">
        <w:rPr>
          <w:rFonts w:ascii="Verdana" w:hAnsi="Verdana"/>
          <w:sz w:val="18"/>
          <w:szCs w:val="18"/>
        </w:rPr>
        <w:t>ePUAP</w:t>
      </w:r>
      <w:proofErr w:type="spellEnd"/>
      <w:r w:rsidRPr="00943FA3">
        <w:rPr>
          <w:rFonts w:ascii="Verdana" w:hAnsi="Verdana"/>
          <w:sz w:val="18"/>
          <w:szCs w:val="18"/>
        </w:rPr>
        <w:t>.</w:t>
      </w:r>
    </w:p>
    <w:p w14:paraId="69099D50" w14:textId="77777777" w:rsidR="00714F72" w:rsidRPr="001C3D71" w:rsidRDefault="00714F72" w:rsidP="00714F72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Jako faktyczny termin złożenia uznaje się datę wpływu do IOK, w</w:t>
      </w:r>
      <w:r>
        <w:rPr>
          <w:rFonts w:ascii="Verdana" w:hAnsi="Verdana" w:cs="Calibri"/>
          <w:sz w:val="18"/>
          <w:szCs w:val="18"/>
        </w:rPr>
        <w:t xml:space="preserve"> </w:t>
      </w:r>
      <w:r w:rsidRPr="004E1BFD">
        <w:rPr>
          <w:rFonts w:ascii="Verdana" w:hAnsi="Verdana" w:cs="Calibri"/>
          <w:sz w:val="18"/>
          <w:szCs w:val="18"/>
        </w:rPr>
        <w:t>wersji elektronicznej, załączników opatrzonych podpisem. Potwierdzeniem złożenia jest Urzędowe Poświadczenie Odbioru (UPO,</w:t>
      </w:r>
      <w:r>
        <w:rPr>
          <w:rFonts w:ascii="Verdana" w:hAnsi="Verdana"/>
          <w:sz w:val="18"/>
          <w:szCs w:val="18"/>
        </w:rPr>
        <w:t> </w:t>
      </w:r>
      <w:r w:rsidRPr="004E1BFD">
        <w:rPr>
          <w:rFonts w:ascii="Verdana" w:hAnsi="Verdana"/>
          <w:sz w:val="18"/>
          <w:szCs w:val="18"/>
        </w:rPr>
        <w:t>w</w:t>
      </w:r>
      <w:r>
        <w:rPr>
          <w:rFonts w:ascii="Verdana" w:hAnsi="Verdana"/>
          <w:sz w:val="18"/>
          <w:szCs w:val="18"/>
        </w:rPr>
        <w:t> </w:t>
      </w:r>
      <w:r w:rsidRPr="004E1BFD">
        <w:rPr>
          <w:rFonts w:ascii="Verdana" w:hAnsi="Verdana"/>
          <w:sz w:val="18"/>
          <w:szCs w:val="18"/>
        </w:rPr>
        <w:t>przypadku platformy SEKAP,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które Wnioskodawca znajdzie w dokumentach odebranych)</w:t>
      </w:r>
      <w:r w:rsidRPr="004E1BFD">
        <w:rPr>
          <w:rStyle w:val="Odwoanieprzypisudolnego"/>
          <w:rFonts w:ascii="Verdana" w:hAnsi="Verdana" w:cs="Calibri"/>
          <w:sz w:val="18"/>
          <w:szCs w:val="18"/>
        </w:rPr>
        <w:footnoteReference w:id="2"/>
      </w:r>
      <w:r w:rsidRPr="004E1BFD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lub </w:t>
      </w:r>
      <w:r w:rsidRPr="004E1BFD">
        <w:rPr>
          <w:rFonts w:ascii="Verdana" w:hAnsi="Verdana"/>
          <w:sz w:val="18"/>
          <w:szCs w:val="18"/>
        </w:rPr>
        <w:t>Urzędowe Potwierdzenie Przedłożenia (</w:t>
      </w:r>
      <w:r>
        <w:rPr>
          <w:rFonts w:ascii="Verdana" w:hAnsi="Verdana"/>
          <w:sz w:val="18"/>
          <w:szCs w:val="18"/>
        </w:rPr>
        <w:t xml:space="preserve">UPP, w </w:t>
      </w:r>
      <w:r w:rsidRPr="004E1BFD">
        <w:rPr>
          <w:rFonts w:ascii="Verdana" w:hAnsi="Verdana"/>
          <w:sz w:val="18"/>
          <w:szCs w:val="18"/>
        </w:rPr>
        <w:t xml:space="preserve">przypadku platformy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>, które Wnioskodawca znajdzie w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katalogu „Odebrane”).</w:t>
      </w:r>
    </w:p>
    <w:p w14:paraId="30E4EF0A" w14:textId="77777777" w:rsidR="00714F72" w:rsidRPr="004E1BFD" w:rsidRDefault="00714F72" w:rsidP="00714F72">
      <w:pPr>
        <w:tabs>
          <w:tab w:val="left" w:pos="426"/>
          <w:tab w:val="left" w:pos="540"/>
        </w:tabs>
        <w:suppressAutoHyphens/>
        <w:spacing w:after="60" w:line="360" w:lineRule="auto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Załączniki należy podpisać za pomocą:</w:t>
      </w:r>
    </w:p>
    <w:p w14:paraId="59B31877" w14:textId="77777777" w:rsidR="00714F72" w:rsidRPr="004E1BFD" w:rsidRDefault="00714F72" w:rsidP="00714F72">
      <w:pPr>
        <w:numPr>
          <w:ilvl w:val="0"/>
          <w:numId w:val="8"/>
        </w:numPr>
        <w:suppressAutoHyphens/>
        <w:spacing w:after="0" w:line="360" w:lineRule="auto"/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lastRenderedPageBreak/>
        <w:t>bezpiecznego podpisu elektronicznego weryfikowanego kwalifikowanym certyfikatem lub</w:t>
      </w:r>
    </w:p>
    <w:p w14:paraId="132E5C13" w14:textId="77777777" w:rsidR="00714F72" w:rsidRPr="004E1BFD" w:rsidRDefault="00714F72" w:rsidP="00714F72">
      <w:pPr>
        <w:numPr>
          <w:ilvl w:val="0"/>
          <w:numId w:val="8"/>
        </w:numPr>
        <w:suppressAutoHyphens/>
        <w:spacing w:after="120" w:line="360" w:lineRule="auto"/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 xml:space="preserve">profilu zaufanego </w:t>
      </w:r>
      <w:proofErr w:type="spellStart"/>
      <w:r w:rsidRPr="004E1BFD">
        <w:rPr>
          <w:rFonts w:ascii="Verdana" w:hAnsi="Verdana" w:cs="Calibri"/>
          <w:sz w:val="18"/>
          <w:szCs w:val="18"/>
        </w:rPr>
        <w:t>ePUAP</w:t>
      </w:r>
      <w:proofErr w:type="spellEnd"/>
      <w:r w:rsidRPr="004E1BFD">
        <w:rPr>
          <w:rFonts w:ascii="Verdana" w:hAnsi="Verdana" w:cs="Calibri"/>
          <w:sz w:val="18"/>
          <w:szCs w:val="18"/>
        </w:rPr>
        <w:t>.</w:t>
      </w:r>
    </w:p>
    <w:p w14:paraId="748EFBD2" w14:textId="77777777" w:rsidR="00714F72" w:rsidRPr="004E1BFD" w:rsidRDefault="00714F72" w:rsidP="00714F72">
      <w:pPr>
        <w:tabs>
          <w:tab w:val="left" w:pos="426"/>
          <w:tab w:val="left" w:pos="540"/>
        </w:tabs>
        <w:suppressAutoHyphens/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 xml:space="preserve">Załączniki muszą być podpisane elektronicznie przez osobę/osoby uprawnioną/uprawnione do reprezentowania </w:t>
      </w:r>
      <w:r w:rsidRPr="004E1BFD">
        <w:rPr>
          <w:rFonts w:ascii="Verdana" w:hAnsi="Verdana"/>
          <w:sz w:val="18"/>
          <w:szCs w:val="18"/>
        </w:rPr>
        <w:t>Beneficjenta</w:t>
      </w:r>
      <w:r w:rsidRPr="004E1BFD">
        <w:rPr>
          <w:rFonts w:ascii="Verdana" w:hAnsi="Verdana" w:cs="Calibri"/>
          <w:sz w:val="18"/>
          <w:szCs w:val="18"/>
        </w:rPr>
        <w:t xml:space="preserve">. Istnieje możliwość upoważnienia innej osoby do podpisania </w:t>
      </w:r>
      <w:r>
        <w:rPr>
          <w:rFonts w:ascii="Verdana" w:hAnsi="Verdana" w:cs="Calibri"/>
          <w:sz w:val="18"/>
          <w:szCs w:val="18"/>
        </w:rPr>
        <w:t>–</w:t>
      </w:r>
      <w:r w:rsidRPr="004E1BFD">
        <w:rPr>
          <w:rFonts w:ascii="Verdana" w:hAnsi="Verdana" w:cs="Calibri"/>
          <w:sz w:val="18"/>
          <w:szCs w:val="18"/>
        </w:rPr>
        <w:t xml:space="preserve"> ustanowienia pełnomocnika, w szczególności w przypadku wieloosobowej reprezentacji </w:t>
      </w:r>
      <w:r w:rsidRPr="004E1BFD">
        <w:rPr>
          <w:rFonts w:ascii="Verdana" w:hAnsi="Verdana"/>
          <w:sz w:val="18"/>
          <w:szCs w:val="18"/>
        </w:rPr>
        <w:t>Beneficjenta</w:t>
      </w:r>
      <w:r w:rsidRPr="004E1BFD">
        <w:rPr>
          <w:rFonts w:ascii="Verdana" w:hAnsi="Verdana" w:cs="Calibri"/>
          <w:sz w:val="18"/>
          <w:szCs w:val="18"/>
        </w:rPr>
        <w:t>.</w:t>
      </w:r>
    </w:p>
    <w:p w14:paraId="2C5FACF6" w14:textId="77777777" w:rsidR="00714F72" w:rsidRPr="004E1BFD" w:rsidRDefault="00714F72" w:rsidP="00714F72">
      <w:pPr>
        <w:tabs>
          <w:tab w:val="left" w:pos="426"/>
        </w:tabs>
        <w:spacing w:after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4E1BFD">
        <w:rPr>
          <w:rFonts w:ascii="Verdana" w:hAnsi="Verdana"/>
          <w:sz w:val="18"/>
          <w:szCs w:val="18"/>
        </w:rPr>
        <w:t xml:space="preserve">Obowiązkiem Beneficjenta jest zapewnienie działania skrzynek </w:t>
      </w:r>
      <w:proofErr w:type="spellStart"/>
      <w:r w:rsidRPr="004E1BFD">
        <w:rPr>
          <w:rFonts w:ascii="Verdana" w:hAnsi="Verdana"/>
          <w:sz w:val="18"/>
          <w:szCs w:val="18"/>
        </w:rPr>
        <w:t>e</w:t>
      </w:r>
      <w:r>
        <w:rPr>
          <w:rFonts w:ascii="Verdana" w:hAnsi="Verdana"/>
          <w:sz w:val="18"/>
          <w:szCs w:val="18"/>
        </w:rPr>
        <w:t>PUAP</w:t>
      </w:r>
      <w:proofErr w:type="spellEnd"/>
      <w:r>
        <w:rPr>
          <w:rFonts w:ascii="Verdana" w:hAnsi="Verdana"/>
          <w:sz w:val="18"/>
          <w:szCs w:val="18"/>
        </w:rPr>
        <w:t>/SEKAP. Odpowiedzialność za </w:t>
      </w:r>
      <w:r w:rsidRPr="004E1BFD">
        <w:rPr>
          <w:rFonts w:ascii="Verdana" w:hAnsi="Verdana"/>
          <w:sz w:val="18"/>
          <w:szCs w:val="18"/>
        </w:rPr>
        <w:t xml:space="preserve">brak możliwości kontaktu leży po stronie Beneficjenta. Nieprawidłowe działanie skrzynki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>/SEKAP wynikające z przyczyn leżących wyłącznie po stronie Beneficjenta nie stanowi przesłanki do uznania, iż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doręczenie jest nieskuteczne. W przypadku</w:t>
      </w:r>
      <w:r>
        <w:rPr>
          <w:rFonts w:ascii="Verdana" w:hAnsi="Verdana"/>
          <w:sz w:val="18"/>
          <w:szCs w:val="18"/>
        </w:rPr>
        <w:t>,</w:t>
      </w:r>
      <w:r w:rsidRPr="004E1BFD">
        <w:rPr>
          <w:rFonts w:ascii="Verdana" w:hAnsi="Verdana"/>
          <w:sz w:val="18"/>
          <w:szCs w:val="18"/>
        </w:rPr>
        <w:t xml:space="preserve"> gdy nieprawidłowość działania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 xml:space="preserve">/SEKAP wynika z przyczyn leżących po stronie administratora, wówczas Beneficjent jest zobowiązany powiadomić o tym fakcie ŚCP, które w wyniku zgłoszenia kontaktuje się </w:t>
      </w:r>
      <w:r>
        <w:rPr>
          <w:rFonts w:ascii="Verdana" w:hAnsi="Verdana"/>
          <w:sz w:val="18"/>
          <w:szCs w:val="18"/>
        </w:rPr>
        <w:t>z </w:t>
      </w:r>
      <w:r w:rsidRPr="004E1BFD">
        <w:rPr>
          <w:rFonts w:ascii="Verdana" w:hAnsi="Verdana"/>
          <w:sz w:val="18"/>
          <w:szCs w:val="18"/>
        </w:rPr>
        <w:t>administratorem w celu potwierdzenia wystąpienia problemu.</w:t>
      </w:r>
    </w:p>
    <w:p w14:paraId="6D7B3501" w14:textId="77777777" w:rsidR="00714F72" w:rsidRDefault="00714F72" w:rsidP="00714F72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 w:rsidRPr="003C05C0">
        <w:rPr>
          <w:rFonts w:ascii="Verdana" w:hAnsi="Verdana"/>
          <w:color w:val="000000"/>
          <w:sz w:val="18"/>
          <w:szCs w:val="18"/>
        </w:rPr>
        <w:t>W przypadku nieuzupełnienia</w:t>
      </w:r>
      <w:r>
        <w:rPr>
          <w:rFonts w:ascii="Verdana" w:hAnsi="Verdana"/>
          <w:color w:val="000000"/>
          <w:sz w:val="18"/>
          <w:szCs w:val="18"/>
        </w:rPr>
        <w:t xml:space="preserve"> dokumentacji</w:t>
      </w:r>
      <w:r w:rsidRPr="003C05C0">
        <w:rPr>
          <w:rFonts w:ascii="Verdana" w:hAnsi="Verdana"/>
          <w:color w:val="000000"/>
          <w:sz w:val="18"/>
          <w:szCs w:val="18"/>
        </w:rPr>
        <w:t xml:space="preserve">/niedostarczenia </w:t>
      </w:r>
      <w:r>
        <w:rPr>
          <w:rFonts w:ascii="Verdana" w:hAnsi="Verdana"/>
          <w:color w:val="000000"/>
          <w:sz w:val="18"/>
          <w:szCs w:val="18"/>
        </w:rPr>
        <w:t xml:space="preserve">ww. dokumentacji w </w:t>
      </w:r>
      <w:r w:rsidRPr="003C05C0">
        <w:rPr>
          <w:rFonts w:ascii="Verdana" w:hAnsi="Verdana"/>
          <w:color w:val="000000"/>
          <w:sz w:val="18"/>
          <w:szCs w:val="18"/>
        </w:rPr>
        <w:t>wyznaczonym powyżej terminie, P</w:t>
      </w:r>
      <w:r>
        <w:rPr>
          <w:rFonts w:ascii="Verdana" w:hAnsi="Verdana"/>
          <w:color w:val="000000"/>
          <w:sz w:val="18"/>
          <w:szCs w:val="18"/>
        </w:rPr>
        <w:t xml:space="preserve">aństwa wniosek o wprowadzenie zmian do </w:t>
      </w:r>
      <w:r w:rsidRPr="003C05C0">
        <w:rPr>
          <w:rFonts w:ascii="Verdana" w:hAnsi="Verdana"/>
          <w:color w:val="000000"/>
          <w:sz w:val="18"/>
          <w:szCs w:val="18"/>
        </w:rPr>
        <w:t xml:space="preserve">umowy o dofinansowanie </w:t>
      </w:r>
      <w:r>
        <w:rPr>
          <w:rFonts w:ascii="Verdana" w:hAnsi="Verdana"/>
          <w:color w:val="000000"/>
          <w:sz w:val="18"/>
          <w:szCs w:val="18"/>
        </w:rPr>
        <w:t>może zostać</w:t>
      </w:r>
      <w:r w:rsidRPr="003C05C0">
        <w:rPr>
          <w:rFonts w:ascii="Verdana" w:hAnsi="Verdana"/>
          <w:color w:val="000000"/>
          <w:sz w:val="18"/>
          <w:szCs w:val="18"/>
        </w:rPr>
        <w:t xml:space="preserve"> odrzucony.</w:t>
      </w:r>
    </w:p>
    <w:p w14:paraId="2AAD46D3" w14:textId="77777777" w:rsidR="00714F72" w:rsidRDefault="00714F72" w:rsidP="00714F72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uzasadnionych przypadkach IP</w:t>
      </w:r>
      <w:r w:rsidRPr="00290B1A">
        <w:rPr>
          <w:rFonts w:ascii="Verdana" w:hAnsi="Verdana"/>
          <w:sz w:val="18"/>
          <w:szCs w:val="18"/>
        </w:rPr>
        <w:t xml:space="preserve"> RPO WSL </w:t>
      </w:r>
      <w:r>
        <w:rPr>
          <w:rFonts w:ascii="Verdana" w:hAnsi="Verdana"/>
          <w:sz w:val="18"/>
          <w:szCs w:val="18"/>
        </w:rPr>
        <w:t xml:space="preserve">– ŚCP </w:t>
      </w:r>
      <w:r w:rsidRPr="00290B1A">
        <w:rPr>
          <w:rFonts w:ascii="Verdana" w:hAnsi="Verdana"/>
          <w:sz w:val="18"/>
          <w:szCs w:val="18"/>
        </w:rPr>
        <w:t>na pisemną prośbę Ben</w:t>
      </w:r>
      <w:r>
        <w:rPr>
          <w:rFonts w:ascii="Verdana" w:hAnsi="Verdana"/>
          <w:sz w:val="18"/>
          <w:szCs w:val="18"/>
        </w:rPr>
        <w:t xml:space="preserve">eficjenta może wyrazić zgodę na </w:t>
      </w:r>
      <w:r w:rsidRPr="00290B1A">
        <w:rPr>
          <w:rFonts w:ascii="Verdana" w:hAnsi="Verdana"/>
          <w:sz w:val="18"/>
          <w:szCs w:val="18"/>
        </w:rPr>
        <w:t>wydłużenie t</w:t>
      </w:r>
      <w:r>
        <w:rPr>
          <w:rFonts w:ascii="Verdana" w:hAnsi="Verdana"/>
          <w:sz w:val="18"/>
          <w:szCs w:val="18"/>
        </w:rPr>
        <w:t>erminu dostarczenia dokumentów.</w:t>
      </w:r>
      <w:r w:rsidRPr="00290B1A">
        <w:rPr>
          <w:rFonts w:ascii="Verdana" w:hAnsi="Verdana"/>
          <w:sz w:val="18"/>
          <w:szCs w:val="18"/>
        </w:rPr>
        <w:t xml:space="preserve"> Warunkiem wyrażenia zgody na powyższe jest przedstawienie przez Beneficjenta prośby wraz z uzasadnieniem przed upływem wskazanego terminu.</w:t>
      </w:r>
    </w:p>
    <w:p w14:paraId="5482D003" w14:textId="77777777" w:rsidR="00714F72" w:rsidRPr="006C15B8" w:rsidRDefault="00714F72" w:rsidP="00714F72">
      <w:pPr>
        <w:spacing w:after="12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 </w:t>
      </w:r>
      <w:r w:rsidR="005907D6">
        <w:rPr>
          <w:rFonts w:ascii="Verdana" w:eastAsia="Times New Roman" w:hAnsi="Verdana"/>
          <w:sz w:val="18"/>
          <w:szCs w:val="18"/>
          <w:lang w:eastAsia="pl-PL"/>
        </w:rPr>
        <w:t>Panią/Panem …………………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 tel.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5907D6">
        <w:rPr>
          <w:rFonts w:ascii="Verdana" w:eastAsia="Times New Roman" w:hAnsi="Verdana"/>
          <w:sz w:val="18"/>
          <w:szCs w:val="18"/>
          <w:lang w:eastAsia="pl-PL"/>
        </w:rPr>
        <w:t>………..</w:t>
      </w:r>
      <w:r>
        <w:rPr>
          <w:rFonts w:ascii="Verdana" w:hAnsi="Verdana"/>
          <w:sz w:val="18"/>
          <w:szCs w:val="18"/>
        </w:rPr>
        <w:t xml:space="preserve">, </w:t>
      </w:r>
      <w:r>
        <w:rPr>
          <w:rFonts w:ascii="Verdana" w:eastAsia="Times New Roman" w:hAnsi="Verdana"/>
          <w:sz w:val="18"/>
          <w:szCs w:val="18"/>
          <w:lang w:eastAsia="pl-PL"/>
        </w:rPr>
        <w:t>adres 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r w:rsidR="005907D6">
        <w:rPr>
          <w:rFonts w:ascii="Verdana" w:eastAsia="Times New Roman" w:hAnsi="Verdana"/>
          <w:sz w:val="18"/>
          <w:szCs w:val="18"/>
          <w:lang w:eastAsia="pl-PL"/>
        </w:rPr>
        <w:t>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3972E83E" w14:textId="77777777" w:rsidR="00714F72" w:rsidRPr="007E5160" w:rsidRDefault="00714F72" w:rsidP="00714F72">
      <w:pPr>
        <w:pStyle w:val="Tekstpodstawowy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72F08">
        <w:rPr>
          <w:rFonts w:ascii="Verdana" w:hAnsi="Verdana"/>
          <w:sz w:val="18"/>
          <w:szCs w:val="18"/>
        </w:rPr>
        <w:t>W korespondencji proszę podawać numer umowy o dofinansowanie.</w:t>
      </w:r>
    </w:p>
    <w:p w14:paraId="0844749C" w14:textId="77777777" w:rsidR="00E12122" w:rsidRDefault="00E1212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453A2F3B" w14:textId="77777777" w:rsidR="00E12122" w:rsidRDefault="00E1212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6432CADD" w14:textId="77777777" w:rsidR="00E12122" w:rsidRPr="006C15B8" w:rsidRDefault="00E1212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0B9D77B9" w14:textId="77777777" w:rsidR="00E12122" w:rsidRDefault="00E12122" w:rsidP="006F4F3C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  <w:sectPr w:rsidR="00E12122" w:rsidSect="00714F72">
          <w:headerReference w:type="default" r:id="rId8"/>
          <w:footerReference w:type="default" r:id="rId9"/>
          <w:footerReference w:type="first" r:id="rId10"/>
          <w:pgSz w:w="11906" w:h="16838" w:code="9"/>
          <w:pgMar w:top="1418" w:right="1418" w:bottom="1077" w:left="1418" w:header="709" w:footer="567" w:gutter="0"/>
          <w:pgNumType w:start="1"/>
          <w:cols w:space="708"/>
          <w:docGrid w:linePitch="360"/>
        </w:sect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Z poważaniem</w:t>
      </w:r>
    </w:p>
    <w:p w14:paraId="3306BC37" w14:textId="77777777" w:rsidR="00E12122" w:rsidRPr="006C15B8" w:rsidRDefault="00E12122" w:rsidP="006F4F3C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</w:pPr>
    </w:p>
    <w:sectPr w:rsidR="00E12122" w:rsidRPr="006C15B8" w:rsidSect="00E12122">
      <w:headerReference w:type="default" r:id="rId11"/>
      <w:footerReference w:type="default" r:id="rId12"/>
      <w:footerReference w:type="first" r:id="rId13"/>
      <w:type w:val="continuous"/>
      <w:pgSz w:w="11906" w:h="16838" w:code="9"/>
      <w:pgMar w:top="1418" w:right="1418" w:bottom="107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2B124" w14:textId="77777777" w:rsidR="00BB2106" w:rsidRDefault="00BB2106" w:rsidP="00FA32E4">
      <w:pPr>
        <w:spacing w:after="0" w:line="240" w:lineRule="auto"/>
      </w:pPr>
      <w:r>
        <w:separator/>
      </w:r>
    </w:p>
  </w:endnote>
  <w:endnote w:type="continuationSeparator" w:id="0">
    <w:p w14:paraId="413D2A16" w14:textId="77777777" w:rsidR="00BB2106" w:rsidRDefault="00BB2106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E3940" w14:textId="77777777" w:rsidR="00E12122" w:rsidRDefault="00E12122">
    <w:pPr>
      <w:pStyle w:val="Stopka"/>
    </w:pPr>
    <w:r>
      <w:rPr>
        <w:rFonts w:ascii="Verdana" w:hAnsi="Verdana"/>
        <w:noProof/>
        <w:sz w:val="16"/>
        <w:lang w:eastAsia="pl-PL"/>
      </w:rPr>
      <w:drawing>
        <wp:inline distT="0" distB="0" distL="0" distR="0" wp14:anchorId="13DF0DC9" wp14:editId="6F2096CF">
          <wp:extent cx="5759450" cy="713105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B3FB8" w14:textId="77777777" w:rsidR="00E12122" w:rsidRPr="00D50232" w:rsidRDefault="00E12122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12E04" w14:textId="77777777" w:rsidR="007C7BF2" w:rsidRDefault="007C7BF2">
    <w:pPr>
      <w:pStyle w:val="Stopka"/>
    </w:pPr>
    <w:r>
      <w:rPr>
        <w:rFonts w:ascii="Verdana" w:hAnsi="Verdana"/>
        <w:noProof/>
        <w:sz w:val="16"/>
        <w:lang w:eastAsia="pl-PL"/>
      </w:rPr>
      <w:drawing>
        <wp:inline distT="0" distB="0" distL="0" distR="0" wp14:anchorId="50466548" wp14:editId="37A84C28">
          <wp:extent cx="5759450" cy="713105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0852E" w14:textId="77777777" w:rsidR="006664AD" w:rsidRPr="00D50232" w:rsidRDefault="006664AD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58AA7" w14:textId="77777777" w:rsidR="00BB2106" w:rsidRDefault="00BB2106" w:rsidP="00FA32E4">
      <w:pPr>
        <w:spacing w:after="0" w:line="240" w:lineRule="auto"/>
      </w:pPr>
      <w:r>
        <w:separator/>
      </w:r>
    </w:p>
  </w:footnote>
  <w:footnote w:type="continuationSeparator" w:id="0">
    <w:p w14:paraId="0059C89A" w14:textId="77777777" w:rsidR="00BB2106" w:rsidRDefault="00BB2106" w:rsidP="00FA32E4">
      <w:pPr>
        <w:spacing w:after="0" w:line="240" w:lineRule="auto"/>
      </w:pPr>
      <w:r>
        <w:continuationSeparator/>
      </w:r>
    </w:p>
  </w:footnote>
  <w:footnote w:id="1">
    <w:p w14:paraId="4E7E5B92" w14:textId="77777777" w:rsidR="00714F72" w:rsidRPr="000924AA" w:rsidRDefault="00714F72" w:rsidP="00714F72">
      <w:pPr>
        <w:pStyle w:val="Tekstprzypisudolnego"/>
        <w:spacing w:after="0" w:line="240" w:lineRule="auto"/>
        <w:ind w:left="142" w:hanging="142"/>
        <w:jc w:val="both"/>
        <w:rPr>
          <w:rFonts w:ascii="Verdana" w:hAnsi="Verdana" w:cs="Arial"/>
          <w:sz w:val="14"/>
          <w:szCs w:val="19"/>
        </w:rPr>
      </w:pPr>
      <w:r w:rsidRPr="000924AA">
        <w:rPr>
          <w:rFonts w:ascii="Verdana" w:hAnsi="Verdana" w:cs="Arial"/>
          <w:sz w:val="16"/>
          <w:szCs w:val="19"/>
          <w:vertAlign w:val="superscript"/>
        </w:rPr>
        <w:footnoteRef/>
      </w:r>
      <w:r>
        <w:rPr>
          <w:rFonts w:ascii="Verdana" w:hAnsi="Verdana" w:cs="Arial"/>
          <w:sz w:val="16"/>
          <w:szCs w:val="19"/>
        </w:rPr>
        <w:tab/>
      </w:r>
      <w:r w:rsidRPr="000924AA">
        <w:rPr>
          <w:rFonts w:ascii="Verdana" w:hAnsi="Verdana" w:cs="Arial"/>
          <w:sz w:val="14"/>
          <w:szCs w:val="19"/>
        </w:rPr>
        <w:t xml:space="preserve">Za potwierdzenie doręczenia niniejszego pisma uznaje się Urzędowe Potwierdzenie Przedłożenia (UPP, w przypadku platformy </w:t>
      </w:r>
      <w:proofErr w:type="spellStart"/>
      <w:r w:rsidRPr="000924AA">
        <w:rPr>
          <w:rFonts w:ascii="Verdana" w:hAnsi="Verdana" w:cs="Arial"/>
          <w:sz w:val="14"/>
          <w:szCs w:val="19"/>
        </w:rPr>
        <w:t>eP</w:t>
      </w:r>
      <w:r>
        <w:rPr>
          <w:rFonts w:ascii="Verdana" w:hAnsi="Verdana" w:cs="Arial"/>
          <w:sz w:val="14"/>
          <w:szCs w:val="19"/>
        </w:rPr>
        <w:t>UAP</w:t>
      </w:r>
      <w:proofErr w:type="spellEnd"/>
      <w:r w:rsidRPr="000924AA">
        <w:rPr>
          <w:rFonts w:ascii="Verdana" w:hAnsi="Verdana" w:cs="Arial"/>
          <w:sz w:val="14"/>
          <w:szCs w:val="19"/>
        </w:rPr>
        <w:t>, które Beneficjent znajdzie w katalogu „Odebrane”) lub Urzędowe Poświadczenie Odbioru (UPO, w przypadku platformy SEKAP, które Beneficjent znajdzie w „dokumentach odebranych”)</w:t>
      </w:r>
      <w:r w:rsidR="00141157" w:rsidRPr="00141157">
        <w:rPr>
          <w:rFonts w:ascii="Verdana" w:hAnsi="Verdana" w:cs="Arial"/>
          <w:sz w:val="14"/>
          <w:szCs w:val="19"/>
        </w:rPr>
        <w:t xml:space="preserve"> </w:t>
      </w:r>
      <w:r w:rsidR="00141157">
        <w:rPr>
          <w:rFonts w:ascii="Verdana" w:hAnsi="Verdana" w:cs="Arial"/>
          <w:sz w:val="14"/>
          <w:szCs w:val="19"/>
        </w:rPr>
        <w:t xml:space="preserve">lub moment poinformowania osoby wskazanej do kontaktu </w:t>
      </w:r>
      <w:r w:rsidR="00141157">
        <w:rPr>
          <w:rFonts w:ascii="Verdana" w:hAnsi="Verdana" w:cs="Arial"/>
          <w:sz w:val="14"/>
          <w:szCs w:val="19"/>
        </w:rPr>
        <w:br/>
        <w:t>w systemie LSI 2014 o wysłaniu maila</w:t>
      </w:r>
      <w:r w:rsidRPr="000924AA">
        <w:rPr>
          <w:rFonts w:ascii="Verdana" w:hAnsi="Verdana" w:cs="Arial"/>
          <w:sz w:val="14"/>
          <w:szCs w:val="19"/>
        </w:rPr>
        <w:t>. W przypadku nieodebrania pisma przez Beneficjenta, doręczenie uważa się za dokonane po upływie 14 dni, licząc od dnia przesłania pierwszego zawiadomienia zgodnie z</w:t>
      </w:r>
      <w:r>
        <w:rPr>
          <w:rFonts w:ascii="Verdana" w:hAnsi="Verdana" w:cs="Arial"/>
          <w:sz w:val="14"/>
          <w:szCs w:val="19"/>
        </w:rPr>
        <w:t xml:space="preserve"> art. 46 § </w:t>
      </w:r>
      <w:r w:rsidRPr="000924AA">
        <w:rPr>
          <w:rFonts w:ascii="Verdana" w:hAnsi="Verdana" w:cs="Arial"/>
          <w:sz w:val="14"/>
          <w:szCs w:val="19"/>
        </w:rPr>
        <w:t>6 kpa oraz Rozporządzenia Prezesa Rady Ministrów</w:t>
      </w:r>
      <w:r>
        <w:rPr>
          <w:rFonts w:ascii="Verdana" w:hAnsi="Verdana" w:cs="Arial"/>
          <w:sz w:val="14"/>
          <w:szCs w:val="19"/>
        </w:rPr>
        <w:t xml:space="preserve"> z dnia 14 września 2011 r. w </w:t>
      </w:r>
      <w:r w:rsidRPr="000924AA">
        <w:rPr>
          <w:rFonts w:ascii="Verdana" w:hAnsi="Verdana" w:cs="Arial"/>
          <w:sz w:val="14"/>
          <w:szCs w:val="19"/>
        </w:rPr>
        <w:t>sprawie sporządzania i</w:t>
      </w:r>
      <w:r>
        <w:rPr>
          <w:rFonts w:ascii="Verdana" w:hAnsi="Verdana" w:cs="Arial"/>
          <w:sz w:val="14"/>
          <w:szCs w:val="19"/>
        </w:rPr>
        <w:t xml:space="preserve"> </w:t>
      </w:r>
      <w:r w:rsidRPr="000924AA">
        <w:rPr>
          <w:rFonts w:ascii="Verdana" w:hAnsi="Verdana" w:cs="Arial"/>
          <w:sz w:val="14"/>
          <w:szCs w:val="19"/>
        </w:rPr>
        <w:t>doręczania dokumentów elektronicznych oraz udostępniania formularzy, wzorów i kopii dokumentów elektr</w:t>
      </w:r>
      <w:r>
        <w:rPr>
          <w:rFonts w:ascii="Verdana" w:hAnsi="Verdana" w:cs="Arial"/>
          <w:sz w:val="14"/>
          <w:szCs w:val="19"/>
        </w:rPr>
        <w:t>onicznych (tekst jednolity: Dz. </w:t>
      </w:r>
      <w:r w:rsidRPr="000924AA">
        <w:rPr>
          <w:rFonts w:ascii="Verdana" w:hAnsi="Verdana" w:cs="Arial"/>
          <w:sz w:val="14"/>
          <w:szCs w:val="19"/>
        </w:rPr>
        <w:t>U. 2015 poz. 971).</w:t>
      </w:r>
    </w:p>
  </w:footnote>
  <w:footnote w:id="2">
    <w:p w14:paraId="608BBCFD" w14:textId="77777777" w:rsidR="00714F72" w:rsidRPr="0097172B" w:rsidRDefault="00714F72" w:rsidP="00714F72">
      <w:pPr>
        <w:pStyle w:val="Tekstprzypisudolnego"/>
        <w:spacing w:after="0" w:line="240" w:lineRule="auto"/>
        <w:ind w:left="142" w:hanging="142"/>
        <w:jc w:val="both"/>
        <w:rPr>
          <w:rFonts w:ascii="Verdana" w:hAnsi="Verdana" w:cs="Arial"/>
          <w:sz w:val="14"/>
          <w:szCs w:val="19"/>
        </w:rPr>
      </w:pPr>
      <w:r w:rsidRPr="0097172B">
        <w:rPr>
          <w:rFonts w:ascii="Verdana" w:hAnsi="Verdana" w:cs="Arial"/>
          <w:sz w:val="16"/>
          <w:szCs w:val="19"/>
          <w:vertAlign w:val="superscript"/>
        </w:rPr>
        <w:footnoteRef/>
      </w:r>
      <w:r w:rsidRPr="0097172B">
        <w:rPr>
          <w:rFonts w:ascii="Verdana" w:hAnsi="Verdana" w:cs="Arial"/>
          <w:sz w:val="14"/>
          <w:szCs w:val="19"/>
        </w:rPr>
        <w:tab/>
        <w:t xml:space="preserve">W przypadku wystąpienia problemów technicznych z funkcjonowaniem platformy SEKAP należy się zgłosić o pomoc do Śląskiego Centrum Społeczeństwa Informacyjnego. Kontakt: </w:t>
      </w:r>
      <w:hyperlink r:id="rId1" w:history="1">
        <w:r w:rsidRPr="0097172B">
          <w:rPr>
            <w:rFonts w:ascii="Verdana" w:hAnsi="Verdana" w:cs="Arial"/>
            <w:sz w:val="14"/>
            <w:szCs w:val="19"/>
          </w:rPr>
          <w:t>scsi@e-slask.pl</w:t>
        </w:r>
      </w:hyperlink>
      <w:r w:rsidRPr="0097172B">
        <w:rPr>
          <w:rFonts w:ascii="Verdana" w:hAnsi="Verdana" w:cs="Arial"/>
          <w:sz w:val="14"/>
          <w:szCs w:val="19"/>
        </w:rPr>
        <w:t>; tel. (32) 700 78 16 w dni robocze w godz. 7:30-15:30.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4CEC1" w14:textId="77777777" w:rsidR="00E12122" w:rsidRPr="002A4E88" w:rsidRDefault="00E12122" w:rsidP="007C7BF2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01CCB535" w14:textId="77777777" w:rsidR="00E12122" w:rsidRPr="002A4E88" w:rsidRDefault="00E12122" w:rsidP="007C7BF2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255065BB" w14:textId="77777777" w:rsidR="00E12122" w:rsidRPr="00D31083" w:rsidRDefault="00E1212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tel. +48 (32) 743 91 60</w:t>
    </w:r>
  </w:p>
  <w:p w14:paraId="185B889C" w14:textId="77777777" w:rsidR="00E12122" w:rsidRPr="00D31083" w:rsidRDefault="00E1212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fax +48 (32) 743 91 61</w:t>
    </w:r>
  </w:p>
  <w:p w14:paraId="0A9492B4" w14:textId="77777777" w:rsidR="00E12122" w:rsidRPr="00D31083" w:rsidRDefault="00E1212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scp@scp-slask.pl</w:t>
    </w:r>
  </w:p>
  <w:p w14:paraId="00CCC88E" w14:textId="77777777" w:rsidR="00E12122" w:rsidRPr="002A4E88" w:rsidRDefault="00E12122" w:rsidP="007C7BF2">
    <w:pPr>
      <w:pStyle w:val="Nagwek"/>
      <w:rPr>
        <w:rFonts w:ascii="Verdana" w:hAnsi="Verdana"/>
        <w:sz w:val="18"/>
      </w:rPr>
    </w:pPr>
    <w:r w:rsidRPr="002A4E88">
      <w:rPr>
        <w:rFonts w:ascii="Verdana" w:hAnsi="Verdana"/>
        <w:sz w:val="16"/>
        <w:szCs w:val="20"/>
        <w:lang w:val="en-US" w:eastAsia="ar-SA"/>
      </w:rPr>
      <w:t>www.scp-slask.pl</w:t>
    </w:r>
  </w:p>
  <w:p w14:paraId="4B3695CD" w14:textId="77777777" w:rsidR="00E12122" w:rsidRDefault="00E12122" w:rsidP="000C5273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DD0ED" w14:textId="77777777" w:rsidR="007C7BF2" w:rsidRPr="002A4E88" w:rsidRDefault="007C7BF2" w:rsidP="007C7BF2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5904EB17" w14:textId="77777777" w:rsidR="007C7BF2" w:rsidRPr="002A4E88" w:rsidRDefault="007C7BF2" w:rsidP="007C7BF2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2CBBA6C6" w14:textId="77777777" w:rsidR="007C7BF2" w:rsidRPr="00D31083" w:rsidRDefault="007C7BF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tel. +48 (32) 743 91 60</w:t>
    </w:r>
  </w:p>
  <w:p w14:paraId="35F9D678" w14:textId="77777777" w:rsidR="007C7BF2" w:rsidRPr="00D31083" w:rsidRDefault="007C7BF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fax +48 (32) 743 91 61</w:t>
    </w:r>
  </w:p>
  <w:p w14:paraId="4CA57995" w14:textId="77777777" w:rsidR="007C7BF2" w:rsidRPr="00D31083" w:rsidRDefault="007C7BF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scp@scp-slask.pl</w:t>
    </w:r>
  </w:p>
  <w:p w14:paraId="0336279E" w14:textId="77777777" w:rsidR="007C7BF2" w:rsidRPr="002A4E88" w:rsidRDefault="007C7BF2" w:rsidP="007C7BF2">
    <w:pPr>
      <w:pStyle w:val="Nagwek"/>
      <w:rPr>
        <w:rFonts w:ascii="Verdana" w:hAnsi="Verdana"/>
        <w:sz w:val="18"/>
      </w:rPr>
    </w:pPr>
    <w:r w:rsidRPr="002A4E88">
      <w:rPr>
        <w:rFonts w:ascii="Verdana" w:hAnsi="Verdana"/>
        <w:sz w:val="16"/>
        <w:szCs w:val="20"/>
        <w:lang w:val="en-US" w:eastAsia="ar-SA"/>
      </w:rPr>
      <w:t>www.scp-slask.pl</w:t>
    </w:r>
  </w:p>
  <w:p w14:paraId="4F9A8DBF" w14:textId="77777777" w:rsidR="006664AD" w:rsidRDefault="006664AD" w:rsidP="000C527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678F5"/>
    <w:multiLevelType w:val="hybridMultilevel"/>
    <w:tmpl w:val="4CB4F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1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1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1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6"/>
    <w:lvlOverride w:ilvl="0">
      <w:startOverride w:val="1"/>
    </w:lvlOverride>
  </w:num>
  <w:num w:numId="6">
    <w:abstractNumId w:val="0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227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66A"/>
    <w:rsid w:val="0006232C"/>
    <w:rsid w:val="000A003E"/>
    <w:rsid w:val="000B35EB"/>
    <w:rsid w:val="000C0102"/>
    <w:rsid w:val="000C0758"/>
    <w:rsid w:val="000C5273"/>
    <w:rsid w:val="000D5141"/>
    <w:rsid w:val="00106CD9"/>
    <w:rsid w:val="001109A5"/>
    <w:rsid w:val="0012009E"/>
    <w:rsid w:val="00125691"/>
    <w:rsid w:val="001324C1"/>
    <w:rsid w:val="00141157"/>
    <w:rsid w:val="001518A9"/>
    <w:rsid w:val="00153142"/>
    <w:rsid w:val="001549A3"/>
    <w:rsid w:val="00164A1D"/>
    <w:rsid w:val="00175FF0"/>
    <w:rsid w:val="00190422"/>
    <w:rsid w:val="001978F1"/>
    <w:rsid w:val="001A22A1"/>
    <w:rsid w:val="001A4ED8"/>
    <w:rsid w:val="001B0E9F"/>
    <w:rsid w:val="001C3F21"/>
    <w:rsid w:val="001D596B"/>
    <w:rsid w:val="0020232A"/>
    <w:rsid w:val="00205892"/>
    <w:rsid w:val="002210E7"/>
    <w:rsid w:val="00222B26"/>
    <w:rsid w:val="00235DD0"/>
    <w:rsid w:val="00247E2C"/>
    <w:rsid w:val="002708EC"/>
    <w:rsid w:val="00272964"/>
    <w:rsid w:val="002819D2"/>
    <w:rsid w:val="00282BDB"/>
    <w:rsid w:val="00290C31"/>
    <w:rsid w:val="002931DC"/>
    <w:rsid w:val="002A6B8A"/>
    <w:rsid w:val="002B4441"/>
    <w:rsid w:val="002B62E9"/>
    <w:rsid w:val="002C5D17"/>
    <w:rsid w:val="002C75E4"/>
    <w:rsid w:val="00301FD6"/>
    <w:rsid w:val="003211D7"/>
    <w:rsid w:val="00336206"/>
    <w:rsid w:val="00375336"/>
    <w:rsid w:val="00380397"/>
    <w:rsid w:val="0038566A"/>
    <w:rsid w:val="003D0057"/>
    <w:rsid w:val="003F02E6"/>
    <w:rsid w:val="003F5889"/>
    <w:rsid w:val="00403B9E"/>
    <w:rsid w:val="00412748"/>
    <w:rsid w:val="0042741A"/>
    <w:rsid w:val="00440C1C"/>
    <w:rsid w:val="0044617C"/>
    <w:rsid w:val="004525FF"/>
    <w:rsid w:val="00496A8E"/>
    <w:rsid w:val="004C0234"/>
    <w:rsid w:val="00505A41"/>
    <w:rsid w:val="00506399"/>
    <w:rsid w:val="00533AEA"/>
    <w:rsid w:val="0054400A"/>
    <w:rsid w:val="005452F7"/>
    <w:rsid w:val="00571F74"/>
    <w:rsid w:val="005907D6"/>
    <w:rsid w:val="005A4E48"/>
    <w:rsid w:val="005E7CF9"/>
    <w:rsid w:val="00602051"/>
    <w:rsid w:val="00610432"/>
    <w:rsid w:val="00636CD7"/>
    <w:rsid w:val="00645213"/>
    <w:rsid w:val="00646756"/>
    <w:rsid w:val="00660104"/>
    <w:rsid w:val="006664AD"/>
    <w:rsid w:val="00666561"/>
    <w:rsid w:val="00695F44"/>
    <w:rsid w:val="006B1F5A"/>
    <w:rsid w:val="006B693E"/>
    <w:rsid w:val="006C15B8"/>
    <w:rsid w:val="006D00E4"/>
    <w:rsid w:val="006F4F3C"/>
    <w:rsid w:val="00714F34"/>
    <w:rsid w:val="00714F72"/>
    <w:rsid w:val="00721F3A"/>
    <w:rsid w:val="00757CA9"/>
    <w:rsid w:val="00763882"/>
    <w:rsid w:val="00780951"/>
    <w:rsid w:val="007859C0"/>
    <w:rsid w:val="00794F84"/>
    <w:rsid w:val="007B47DD"/>
    <w:rsid w:val="007B57A1"/>
    <w:rsid w:val="007B5B91"/>
    <w:rsid w:val="007C7BF2"/>
    <w:rsid w:val="007E29B6"/>
    <w:rsid w:val="007F171F"/>
    <w:rsid w:val="0084290F"/>
    <w:rsid w:val="008464EC"/>
    <w:rsid w:val="00852471"/>
    <w:rsid w:val="00872206"/>
    <w:rsid w:val="008A4A57"/>
    <w:rsid w:val="008B1AA6"/>
    <w:rsid w:val="008C3D3E"/>
    <w:rsid w:val="008D3EE3"/>
    <w:rsid w:val="008D73B1"/>
    <w:rsid w:val="009076A7"/>
    <w:rsid w:val="0092626B"/>
    <w:rsid w:val="00934CCC"/>
    <w:rsid w:val="009379D3"/>
    <w:rsid w:val="00944177"/>
    <w:rsid w:val="00966550"/>
    <w:rsid w:val="00967F48"/>
    <w:rsid w:val="00990B05"/>
    <w:rsid w:val="009A0900"/>
    <w:rsid w:val="009A6BE2"/>
    <w:rsid w:val="009A7EDA"/>
    <w:rsid w:val="009C06C6"/>
    <w:rsid w:val="009C72BE"/>
    <w:rsid w:val="009D410D"/>
    <w:rsid w:val="009D54F1"/>
    <w:rsid w:val="009D6AA0"/>
    <w:rsid w:val="009E107C"/>
    <w:rsid w:val="009E4883"/>
    <w:rsid w:val="00A00D3B"/>
    <w:rsid w:val="00A2110F"/>
    <w:rsid w:val="00A446D8"/>
    <w:rsid w:val="00A53041"/>
    <w:rsid w:val="00A70FBC"/>
    <w:rsid w:val="00A770A8"/>
    <w:rsid w:val="00AA4883"/>
    <w:rsid w:val="00AC40E2"/>
    <w:rsid w:val="00AC4E11"/>
    <w:rsid w:val="00AD29B3"/>
    <w:rsid w:val="00AF564F"/>
    <w:rsid w:val="00B0632F"/>
    <w:rsid w:val="00B21F7E"/>
    <w:rsid w:val="00B337CA"/>
    <w:rsid w:val="00B37F57"/>
    <w:rsid w:val="00B41A68"/>
    <w:rsid w:val="00B45756"/>
    <w:rsid w:val="00B56E28"/>
    <w:rsid w:val="00B663D1"/>
    <w:rsid w:val="00B677A1"/>
    <w:rsid w:val="00BB2106"/>
    <w:rsid w:val="00BC42AF"/>
    <w:rsid w:val="00BC5E49"/>
    <w:rsid w:val="00BE2FA7"/>
    <w:rsid w:val="00C25620"/>
    <w:rsid w:val="00C355C7"/>
    <w:rsid w:val="00C53F1A"/>
    <w:rsid w:val="00C83EC8"/>
    <w:rsid w:val="00C86035"/>
    <w:rsid w:val="00CB13FE"/>
    <w:rsid w:val="00CD2C40"/>
    <w:rsid w:val="00CD5E14"/>
    <w:rsid w:val="00D001EB"/>
    <w:rsid w:val="00D02840"/>
    <w:rsid w:val="00D074B7"/>
    <w:rsid w:val="00D22F76"/>
    <w:rsid w:val="00D3184C"/>
    <w:rsid w:val="00D50232"/>
    <w:rsid w:val="00D675E7"/>
    <w:rsid w:val="00D71D98"/>
    <w:rsid w:val="00D95179"/>
    <w:rsid w:val="00DD48AA"/>
    <w:rsid w:val="00E12122"/>
    <w:rsid w:val="00E35546"/>
    <w:rsid w:val="00E51B5E"/>
    <w:rsid w:val="00E52423"/>
    <w:rsid w:val="00E643B8"/>
    <w:rsid w:val="00E64BAB"/>
    <w:rsid w:val="00E725E9"/>
    <w:rsid w:val="00EA17DB"/>
    <w:rsid w:val="00EF1B2C"/>
    <w:rsid w:val="00F10753"/>
    <w:rsid w:val="00F24F47"/>
    <w:rsid w:val="00F25F50"/>
    <w:rsid w:val="00F3399C"/>
    <w:rsid w:val="00F41E7F"/>
    <w:rsid w:val="00F65A97"/>
    <w:rsid w:val="00F70877"/>
    <w:rsid w:val="00F735C5"/>
    <w:rsid w:val="00F83FA9"/>
    <w:rsid w:val="00F84EBC"/>
    <w:rsid w:val="00F91A3E"/>
    <w:rsid w:val="00F94A3B"/>
    <w:rsid w:val="00FA32E4"/>
    <w:rsid w:val="00FB6DB1"/>
    <w:rsid w:val="00FC0FCB"/>
    <w:rsid w:val="00FC336D"/>
    <w:rsid w:val="00FF27E5"/>
    <w:rsid w:val="0594F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CD1232"/>
  <w15:docId w15:val="{E330A2E5-089C-40A0-B753-153F1F1F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931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31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31D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1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1DC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714F72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714F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714F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scsi@e-slask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6F14C-198E-4832-B27E-430025AC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02.dotx</Template>
  <TotalTime>1</TotalTime>
  <Pages>2</Pages>
  <Words>446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wzywającego do uzupełnienia dokumentacji do umowy leasingu</dc:title>
  <dc:subject/>
  <dc:creator>agnieszka.mieszczok</dc:creator>
  <cp:keywords/>
  <dc:description/>
  <cp:lastModifiedBy>michal.mol</cp:lastModifiedBy>
  <cp:revision>12</cp:revision>
  <cp:lastPrinted>2009-02-09T09:59:00Z</cp:lastPrinted>
  <dcterms:created xsi:type="dcterms:W3CDTF">2018-04-23T13:51:00Z</dcterms:created>
  <dcterms:modified xsi:type="dcterms:W3CDTF">2021-07-21T05:42:00Z</dcterms:modified>
</cp:coreProperties>
</file>